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Thomas WESSHYNGTON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Smith.</w:t>
      </w:r>
      <w:proofErr w:type="gramEnd"/>
    </w:p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8319E3" w:rsidRPr="008A7976" w:rsidRDefault="008319E3" w:rsidP="008319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8319E3" w:rsidP="008319E3">
      <w:pPr>
        <w:pStyle w:val="NoSpacing"/>
      </w:pPr>
      <w:r w:rsidRPr="008A7976">
        <w:t>23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E3" w:rsidRDefault="008319E3" w:rsidP="00920DE3">
      <w:pPr>
        <w:spacing w:after="0" w:line="240" w:lineRule="auto"/>
      </w:pPr>
      <w:r>
        <w:separator/>
      </w:r>
    </w:p>
  </w:endnote>
  <w:endnote w:type="continuationSeparator" w:id="0">
    <w:p w:rsidR="008319E3" w:rsidRDefault="008319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E3" w:rsidRDefault="008319E3" w:rsidP="00920DE3">
      <w:pPr>
        <w:spacing w:after="0" w:line="240" w:lineRule="auto"/>
      </w:pPr>
      <w:r>
        <w:separator/>
      </w:r>
    </w:p>
  </w:footnote>
  <w:footnote w:type="continuationSeparator" w:id="0">
    <w:p w:rsidR="008319E3" w:rsidRDefault="008319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9E3"/>
    <w:rsid w:val="00120749"/>
    <w:rsid w:val="00624CAE"/>
    <w:rsid w:val="008319E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319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319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2014-05-02T18:35:00Z</dcterms:created>
  <dcterms:modified xsi:type="dcterms:W3CDTF">2014-05-02T18:35:00Z</dcterms:modified>
</cp:coreProperties>
</file>